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FB74C" w14:textId="3759EC7D" w:rsidR="0033027D" w:rsidRPr="006F658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>3GPP TSG</w:t>
      </w:r>
      <w:r w:rsidR="00E70355" w:rsidRPr="006F6581">
        <w:rPr>
          <w:b/>
          <w:noProof/>
          <w:sz w:val="24"/>
        </w:rPr>
        <w:t xml:space="preserve"> RAN </w:t>
      </w:r>
      <w:r w:rsidRPr="006F6581">
        <w:rPr>
          <w:b/>
          <w:noProof/>
          <w:sz w:val="24"/>
        </w:rPr>
        <w:t>Meeting #</w:t>
      </w:r>
      <w:r w:rsidR="005674C7" w:rsidRPr="006F6581">
        <w:rPr>
          <w:b/>
          <w:noProof/>
          <w:sz w:val="24"/>
        </w:rPr>
        <w:t>9</w:t>
      </w:r>
      <w:r w:rsidR="00005549" w:rsidRPr="006F6581">
        <w:rPr>
          <w:rFonts w:hint="eastAsia"/>
          <w:b/>
          <w:noProof/>
          <w:sz w:val="24"/>
          <w:lang w:eastAsia="zh-CN"/>
        </w:rPr>
        <w:t>3</w:t>
      </w:r>
      <w:r w:rsidR="00912EC5" w:rsidRPr="006F6581">
        <w:rPr>
          <w:b/>
          <w:noProof/>
          <w:sz w:val="24"/>
        </w:rPr>
        <w:t>-</w:t>
      </w:r>
      <w:r w:rsidR="00B01ACB" w:rsidRPr="006F6581">
        <w:rPr>
          <w:b/>
          <w:noProof/>
          <w:sz w:val="24"/>
        </w:rPr>
        <w:t>e</w:t>
      </w:r>
      <w:r w:rsidRPr="006F6581">
        <w:rPr>
          <w:b/>
          <w:noProof/>
          <w:sz w:val="24"/>
        </w:rPr>
        <w:tab/>
      </w:r>
      <w:r w:rsidR="005B7188" w:rsidRPr="005B7188">
        <w:rPr>
          <w:b/>
          <w:noProof/>
          <w:sz w:val="24"/>
        </w:rPr>
        <w:t>RP-211870</w:t>
      </w:r>
    </w:p>
    <w:p w14:paraId="25979CCD" w14:textId="77777777" w:rsidR="006A45BA" w:rsidRPr="006F6581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 xml:space="preserve">Electronic Meeting, </w:t>
      </w:r>
      <w:r w:rsidR="000C7351" w:rsidRPr="006F6581">
        <w:rPr>
          <w:rFonts w:hint="eastAsia"/>
          <w:b/>
          <w:noProof/>
          <w:sz w:val="24"/>
          <w:lang w:eastAsia="zh-CN"/>
        </w:rPr>
        <w:t>Sep</w:t>
      </w:r>
      <w:r w:rsidR="005674C7" w:rsidRPr="006F6581">
        <w:rPr>
          <w:b/>
          <w:noProof/>
          <w:sz w:val="24"/>
        </w:rPr>
        <w:t xml:space="preserve"> </w:t>
      </w:r>
      <w:r w:rsidR="009F1508" w:rsidRPr="006F6581">
        <w:rPr>
          <w:b/>
          <w:noProof/>
          <w:sz w:val="24"/>
        </w:rPr>
        <w:t>1</w:t>
      </w:r>
      <w:r w:rsidR="000C7351" w:rsidRPr="006F6581">
        <w:rPr>
          <w:rFonts w:hint="eastAsia"/>
          <w:b/>
          <w:noProof/>
          <w:sz w:val="24"/>
          <w:lang w:eastAsia="zh-CN"/>
        </w:rPr>
        <w:t>3</w:t>
      </w:r>
      <w:r w:rsidR="00075FF4" w:rsidRPr="006F6581">
        <w:rPr>
          <w:b/>
          <w:noProof/>
          <w:sz w:val="24"/>
        </w:rPr>
        <w:t xml:space="preserve"> </w:t>
      </w:r>
      <w:r w:rsidRPr="006F6581">
        <w:rPr>
          <w:b/>
          <w:noProof/>
          <w:sz w:val="24"/>
        </w:rPr>
        <w:t>-</w:t>
      </w:r>
      <w:r w:rsidR="00075FF4" w:rsidRPr="006F6581">
        <w:rPr>
          <w:b/>
          <w:noProof/>
          <w:sz w:val="24"/>
        </w:rPr>
        <w:t xml:space="preserve"> </w:t>
      </w:r>
      <w:r w:rsidR="009F1508" w:rsidRPr="006F6581">
        <w:rPr>
          <w:b/>
          <w:noProof/>
          <w:sz w:val="24"/>
        </w:rPr>
        <w:t>1</w:t>
      </w:r>
      <w:r w:rsidR="000C7351" w:rsidRPr="006F6581">
        <w:rPr>
          <w:rFonts w:hint="eastAsia"/>
          <w:b/>
          <w:noProof/>
          <w:sz w:val="24"/>
          <w:lang w:eastAsia="zh-CN"/>
        </w:rPr>
        <w:t>7</w:t>
      </w:r>
      <w:r w:rsidRPr="006F6581">
        <w:rPr>
          <w:b/>
          <w:noProof/>
          <w:sz w:val="24"/>
        </w:rPr>
        <w:t>, 202</w:t>
      </w:r>
      <w:r w:rsidR="00B94B1F" w:rsidRPr="006F6581">
        <w:rPr>
          <w:b/>
          <w:noProof/>
          <w:sz w:val="24"/>
        </w:rPr>
        <w:t>1</w:t>
      </w:r>
      <w:r w:rsidR="0033027D" w:rsidRPr="006F6581">
        <w:rPr>
          <w:b/>
          <w:noProof/>
          <w:sz w:val="24"/>
        </w:rPr>
        <w:tab/>
      </w:r>
    </w:p>
    <w:p w14:paraId="4467352C" w14:textId="77777777" w:rsidR="00AE25BF" w:rsidRPr="006F658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66FA483" w14:textId="39C64671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="007A7809" w:rsidRPr="006F6581">
        <w:rPr>
          <w:rFonts w:ascii="Arial" w:eastAsiaTheme="minorEastAsia" w:hAnsi="Arial"/>
          <w:b/>
          <w:lang w:val="en-US"/>
        </w:rPr>
        <w:t>Ericsson</w:t>
      </w:r>
    </w:p>
    <w:p w14:paraId="44071307" w14:textId="7E88B096" w:rsidR="009161F0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 w:rsidR="007A7809" w:rsidRPr="006F6581">
        <w:rPr>
          <w:rFonts w:ascii="Arial" w:eastAsia="Batang" w:hAnsi="Arial" w:cs="Arial"/>
          <w:b/>
        </w:rPr>
        <w:t>New WID on UE Conformance - PC2 EN-DC with x LTE band + y NR band (x= 2, 3, 4, y=1; x=1, 2, y=2)</w:t>
      </w:r>
    </w:p>
    <w:p w14:paraId="5E71BA6C" w14:textId="77777777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</w:r>
      <w:r w:rsidR="00B94B1F" w:rsidRPr="006F6581">
        <w:rPr>
          <w:rFonts w:ascii="Arial" w:eastAsia="Batang" w:hAnsi="Arial"/>
          <w:b/>
        </w:rPr>
        <w:t>Endorsement</w:t>
      </w:r>
    </w:p>
    <w:p w14:paraId="4C09BAFE" w14:textId="5FE0FD98" w:rsidR="00AE25BF" w:rsidRPr="006F658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Agenda Item:</w:t>
      </w:r>
      <w:r w:rsidRPr="006F6581">
        <w:rPr>
          <w:rFonts w:ascii="Arial" w:eastAsia="Batang" w:hAnsi="Arial"/>
          <w:b/>
        </w:rPr>
        <w:tab/>
      </w:r>
      <w:r w:rsidR="007827C3">
        <w:rPr>
          <w:rFonts w:ascii="Arial" w:eastAsia="Batang" w:hAnsi="Arial"/>
          <w:b/>
        </w:rPr>
        <w:t>13</w:t>
      </w:r>
      <w:r w:rsidR="00F644F3" w:rsidRPr="006F6581">
        <w:rPr>
          <w:rFonts w:ascii="Arial" w:eastAsia="Batang" w:hAnsi="Arial"/>
          <w:b/>
        </w:rPr>
        <w:t>.1</w:t>
      </w:r>
    </w:p>
    <w:p w14:paraId="2C57827C" w14:textId="77777777" w:rsidR="008A76FD" w:rsidRPr="006F658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F6581">
        <w:rPr>
          <w:rFonts w:ascii="Arial" w:hAnsi="Arial" w:cs="Arial"/>
          <w:sz w:val="36"/>
          <w:szCs w:val="36"/>
        </w:rPr>
        <w:t xml:space="preserve">3GPP™ </w:t>
      </w:r>
      <w:r w:rsidR="008A76FD" w:rsidRPr="006F6581">
        <w:rPr>
          <w:rFonts w:ascii="Arial" w:hAnsi="Arial" w:cs="Arial"/>
          <w:sz w:val="36"/>
          <w:szCs w:val="36"/>
        </w:rPr>
        <w:t>Work Item Description</w:t>
      </w:r>
    </w:p>
    <w:p w14:paraId="34358B37" w14:textId="77777777" w:rsidR="00BA3A53" w:rsidRPr="006F6581" w:rsidRDefault="00F5774F" w:rsidP="00BC642A">
      <w:pPr>
        <w:jc w:val="center"/>
        <w:rPr>
          <w:rFonts w:cs="Arial"/>
          <w:noProof/>
        </w:rPr>
      </w:pPr>
      <w:r w:rsidRPr="006F6581">
        <w:rPr>
          <w:rFonts w:cs="Arial"/>
          <w:noProof/>
        </w:rPr>
        <w:t xml:space="preserve">Information on Work Items </w:t>
      </w:r>
      <w:r w:rsidR="00BA3A53" w:rsidRPr="006F6581">
        <w:rPr>
          <w:rFonts w:cs="Arial"/>
          <w:noProof/>
        </w:rPr>
        <w:t xml:space="preserve">can be found at </w:t>
      </w:r>
      <w:hyperlink r:id="rId8" w:history="1">
        <w:r w:rsidR="00C2724D" w:rsidRPr="006F6581">
          <w:rPr>
            <w:rStyle w:val="Hyperlink"/>
            <w:rFonts w:cs="Arial"/>
            <w:noProof/>
          </w:rPr>
          <w:t>http://www.3gpp.org/Work-Items</w:t>
        </w:r>
      </w:hyperlink>
      <w:r w:rsidR="00C2724D" w:rsidRPr="006F6581">
        <w:rPr>
          <w:rFonts w:cs="Arial"/>
          <w:noProof/>
        </w:rPr>
        <w:t xml:space="preserve"> </w:t>
      </w:r>
      <w:r w:rsidR="003D2781" w:rsidRPr="006F6581">
        <w:rPr>
          <w:rFonts w:cs="Arial"/>
          <w:noProof/>
        </w:rPr>
        <w:br/>
      </w:r>
      <w:r w:rsidR="00AD0751" w:rsidRPr="006F6581">
        <w:t>S</w:t>
      </w:r>
      <w:r w:rsidR="003D2781" w:rsidRPr="006F6581">
        <w:t xml:space="preserve">ee </w:t>
      </w:r>
      <w:r w:rsidR="00AD0751" w:rsidRPr="006F6581">
        <w:t xml:space="preserve">also the </w:t>
      </w:r>
      <w:hyperlink r:id="rId9" w:history="1">
        <w:r w:rsidR="003D2781" w:rsidRPr="006F6581">
          <w:rPr>
            <w:rStyle w:val="Hyperlink"/>
          </w:rPr>
          <w:t>3GPP Working Procedures</w:t>
        </w:r>
      </w:hyperlink>
      <w:r w:rsidR="003D2781" w:rsidRPr="006F6581">
        <w:t xml:space="preserve">, article 39 and </w:t>
      </w:r>
      <w:r w:rsidR="00AD0751" w:rsidRPr="006F6581">
        <w:t xml:space="preserve">the TSG Working Methods in </w:t>
      </w:r>
      <w:hyperlink r:id="rId10" w:history="1">
        <w:r w:rsidR="003D2781" w:rsidRPr="006F6581">
          <w:rPr>
            <w:rStyle w:val="Hyperlink"/>
          </w:rPr>
          <w:t>3GPP TR 21.900</w:t>
        </w:r>
      </w:hyperlink>
    </w:p>
    <w:p w14:paraId="052A915B" w14:textId="34A6CE02" w:rsidR="003F268E" w:rsidRPr="006F6581" w:rsidRDefault="008A76FD" w:rsidP="00BA3A53">
      <w:pPr>
        <w:pStyle w:val="Heading1"/>
      </w:pPr>
      <w:r w:rsidRPr="006F6581">
        <w:t>Title</w:t>
      </w:r>
      <w:r w:rsidR="00985B73" w:rsidRPr="006F6581">
        <w:t>:</w:t>
      </w:r>
      <w:r w:rsidR="00B078D6" w:rsidRPr="006F6581">
        <w:t xml:space="preserve"> </w:t>
      </w:r>
      <w:r w:rsidR="00F41A27" w:rsidRPr="006F6581">
        <w:tab/>
      </w:r>
      <w:r w:rsidR="00B94B1F" w:rsidRPr="006F6581">
        <w:t>UE Conformance</w:t>
      </w:r>
      <w:r w:rsidR="007A7809" w:rsidRPr="006F6581">
        <w:t xml:space="preserve"> </w:t>
      </w:r>
      <w:r w:rsidR="009161F0" w:rsidRPr="006F6581">
        <w:t xml:space="preserve">- </w:t>
      </w:r>
      <w:r w:rsidR="007A7809" w:rsidRPr="006F6581">
        <w:t>Power Class 2 for EN-DC with xLTE band + yNR DL with 1LTE+1(TDD) NR UL band (x= 2, 3, 4, y=1; x=1, 2, y=2)</w:t>
      </w:r>
    </w:p>
    <w:p w14:paraId="4D16F167" w14:textId="17D7A983" w:rsidR="00B078D6" w:rsidRPr="006F6581" w:rsidRDefault="00E13CB2" w:rsidP="00D31CC8">
      <w:pPr>
        <w:pStyle w:val="Heading2"/>
        <w:tabs>
          <w:tab w:val="left" w:pos="2552"/>
        </w:tabs>
      </w:pPr>
      <w:r w:rsidRPr="006F6581">
        <w:t>A</w:t>
      </w:r>
      <w:r w:rsidR="00B078D6" w:rsidRPr="006F6581">
        <w:t>cronym:</w:t>
      </w:r>
      <w:r w:rsidR="001C718D" w:rsidRPr="006F6581">
        <w:t xml:space="preserve"> </w:t>
      </w:r>
      <w:r w:rsidR="007A7809" w:rsidRPr="006F6581">
        <w:t>ENDC_PC2_R17_xLTE_yNR</w:t>
      </w:r>
      <w:r w:rsidR="009F1508" w:rsidRPr="006F6581">
        <w:t>_</w:t>
      </w:r>
      <w:r w:rsidR="004816CC" w:rsidRPr="006F6581">
        <w:t>UEConTest</w:t>
      </w:r>
    </w:p>
    <w:p w14:paraId="0437CFBE" w14:textId="77777777" w:rsidR="00B078D6" w:rsidRPr="006F6581" w:rsidRDefault="00B078D6" w:rsidP="009870A7">
      <w:pPr>
        <w:pStyle w:val="Heading2"/>
        <w:tabs>
          <w:tab w:val="left" w:pos="2552"/>
        </w:tabs>
      </w:pPr>
      <w:r w:rsidRPr="006F6581">
        <w:t>Unique identifier</w:t>
      </w:r>
      <w:r w:rsidR="00F41A27" w:rsidRPr="006F6581">
        <w:t xml:space="preserve">: </w:t>
      </w:r>
      <w:r w:rsidR="00F41A27" w:rsidRPr="006F6581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6F6581" w14:paraId="1C1EB967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295EE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2A8436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B91094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1BB5738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B0DDF0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31E7A9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A63D9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1CA155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36625DA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6EC4B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6F6581" w14:paraId="316C5D8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A59927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F1576B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B36D13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4BCB0C" w14:textId="77777777" w:rsidR="00953E83" w:rsidRPr="006F6581" w:rsidRDefault="00953E83" w:rsidP="00953E83"/>
    <w:p w14:paraId="67B95323" w14:textId="77777777" w:rsidR="003F7142" w:rsidRPr="006F6581" w:rsidRDefault="003F7142" w:rsidP="003F7142">
      <w:pPr>
        <w:spacing w:after="0"/>
        <w:ind w:right="-96"/>
      </w:pPr>
      <w:r w:rsidRPr="006F6581">
        <w:rPr>
          <w:rFonts w:ascii="Arial" w:hAnsi="Arial"/>
          <w:sz w:val="32"/>
        </w:rPr>
        <w:t>Potential target Release:</w:t>
      </w:r>
      <w:r w:rsidR="00473DC5" w:rsidRPr="006F6581">
        <w:rPr>
          <w:rFonts w:ascii="Arial" w:hAnsi="Arial"/>
          <w:sz w:val="32"/>
        </w:rPr>
        <w:t xml:space="preserve"> </w:t>
      </w:r>
      <w:r w:rsidRPr="006F6581">
        <w:rPr>
          <w:rFonts w:ascii="Arial" w:hAnsi="Arial"/>
          <w:sz w:val="32"/>
        </w:rPr>
        <w:t>Rel-</w:t>
      </w:r>
      <w:r w:rsidR="00473DC5" w:rsidRPr="006F6581">
        <w:rPr>
          <w:rFonts w:ascii="Arial" w:hAnsi="Arial"/>
          <w:sz w:val="32"/>
        </w:rPr>
        <w:t>1</w:t>
      </w:r>
      <w:r w:rsidR="000C7351" w:rsidRPr="006F6581">
        <w:rPr>
          <w:rFonts w:ascii="Arial" w:eastAsiaTheme="minorEastAsia" w:hAnsi="Arial" w:hint="eastAsia"/>
          <w:sz w:val="32"/>
        </w:rPr>
        <w:t>7</w:t>
      </w:r>
      <w:r w:rsidRPr="006F6581">
        <w:rPr>
          <w:rFonts w:ascii="Arial" w:hAnsi="Arial"/>
          <w:sz w:val="32"/>
        </w:rPr>
        <w:t xml:space="preserve">. </w:t>
      </w:r>
    </w:p>
    <w:p w14:paraId="4BB7665E" w14:textId="77777777" w:rsidR="004260A5" w:rsidRPr="006F6581" w:rsidRDefault="004260A5" w:rsidP="004260A5">
      <w:pPr>
        <w:pStyle w:val="Heading2"/>
      </w:pPr>
      <w:r w:rsidRPr="006F6581">
        <w:t>1</w:t>
      </w:r>
      <w:r w:rsidRPr="006F6581">
        <w:tab/>
        <w:t>Impacts</w:t>
      </w:r>
      <w:r w:rsidR="00455DE4" w:rsidRPr="006F6581">
        <w:t xml:space="preserve"> </w:t>
      </w:r>
      <w:r w:rsidR="00455DE4" w:rsidRPr="006F658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F6581" w14:paraId="034D1C3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DEF944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0D8CBA" w14:textId="77777777" w:rsidR="004260A5" w:rsidRPr="006F6581" w:rsidRDefault="004260A5" w:rsidP="004A40BE">
            <w:pPr>
              <w:pStyle w:val="TAH"/>
            </w:pPr>
            <w:r w:rsidRPr="006F658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CB268" w14:textId="77777777" w:rsidR="004260A5" w:rsidRPr="006F6581" w:rsidRDefault="004260A5" w:rsidP="004A40BE">
            <w:pPr>
              <w:pStyle w:val="TAH"/>
            </w:pPr>
            <w:r w:rsidRPr="006F658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B51CC5" w14:textId="77777777" w:rsidR="004260A5" w:rsidRPr="006F6581" w:rsidRDefault="004260A5" w:rsidP="004A40BE">
            <w:pPr>
              <w:pStyle w:val="TAH"/>
            </w:pPr>
            <w:r w:rsidRPr="006F658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D7500" w14:textId="77777777" w:rsidR="004260A5" w:rsidRPr="006F6581" w:rsidRDefault="004260A5" w:rsidP="004A40BE">
            <w:pPr>
              <w:pStyle w:val="TAH"/>
            </w:pPr>
            <w:r w:rsidRPr="006F658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6D1F" w14:textId="77777777" w:rsidR="004260A5" w:rsidRPr="006F6581" w:rsidRDefault="004260A5" w:rsidP="00BF7C9D">
            <w:pPr>
              <w:pStyle w:val="TAH"/>
            </w:pPr>
            <w:r w:rsidRPr="006F6581">
              <w:t>Others</w:t>
            </w:r>
            <w:r w:rsidR="00BF7C9D" w:rsidRPr="006F6581">
              <w:t xml:space="preserve"> (specify)</w:t>
            </w:r>
          </w:p>
        </w:tc>
      </w:tr>
      <w:tr w:rsidR="004260A5" w:rsidRPr="006F6581" w14:paraId="223A047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408801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AE6B48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565643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382F8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3B970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DD966" w14:textId="77777777" w:rsidR="004260A5" w:rsidRPr="006F6581" w:rsidRDefault="004260A5" w:rsidP="004A40BE">
            <w:pPr>
              <w:pStyle w:val="TAC"/>
            </w:pPr>
          </w:p>
        </w:tc>
      </w:tr>
      <w:tr w:rsidR="004260A5" w:rsidRPr="006F6581" w14:paraId="716D219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AC823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C6CBE4E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2CD9D24" w14:textId="77777777" w:rsidR="004260A5" w:rsidRPr="006F6581" w:rsidRDefault="005641D3" w:rsidP="004A40BE">
            <w:pPr>
              <w:pStyle w:val="TAC"/>
            </w:pPr>
            <w:r w:rsidRPr="006F6581">
              <w:t>X</w:t>
            </w:r>
          </w:p>
        </w:tc>
        <w:tc>
          <w:tcPr>
            <w:tcW w:w="0" w:type="auto"/>
          </w:tcPr>
          <w:p w14:paraId="251229A6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4D4884B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7D7E90" w14:textId="77777777" w:rsidR="004260A5" w:rsidRPr="006F6581" w:rsidRDefault="005641D3" w:rsidP="004A40BE">
            <w:pPr>
              <w:pStyle w:val="TAC"/>
              <w:rPr>
                <w:rFonts w:eastAsiaTheme="minorEastAsia"/>
              </w:rPr>
            </w:pPr>
            <w:r w:rsidRPr="006F6581">
              <w:rPr>
                <w:rFonts w:eastAsiaTheme="minorEastAsia" w:hint="eastAsia"/>
              </w:rPr>
              <w:t>X</w:t>
            </w:r>
          </w:p>
        </w:tc>
      </w:tr>
      <w:tr w:rsidR="004260A5" w:rsidRPr="006F6581" w14:paraId="7B9EAC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2ADADEB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F5B5C2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4AC5D1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93DACF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3E290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854EC" w14:textId="77777777" w:rsidR="004260A5" w:rsidRPr="006F6581" w:rsidRDefault="004260A5" w:rsidP="004A40BE">
            <w:pPr>
              <w:pStyle w:val="TAC"/>
            </w:pPr>
          </w:p>
        </w:tc>
      </w:tr>
    </w:tbl>
    <w:p w14:paraId="1155A1AF" w14:textId="77777777" w:rsidR="008A76FD" w:rsidRPr="006F6581" w:rsidRDefault="008A76FD" w:rsidP="001C5C86">
      <w:pPr>
        <w:ind w:right="-99"/>
        <w:rPr>
          <w:b/>
        </w:rPr>
      </w:pPr>
    </w:p>
    <w:p w14:paraId="1D2873F1" w14:textId="77777777" w:rsidR="00F921F1" w:rsidRPr="006F6581" w:rsidRDefault="00DA74F3" w:rsidP="00BA3A53">
      <w:pPr>
        <w:pStyle w:val="Heading2"/>
      </w:pPr>
      <w:r w:rsidRPr="006F6581">
        <w:t>2</w:t>
      </w:r>
      <w:r w:rsidRPr="006F6581">
        <w:tab/>
      </w:r>
      <w:r w:rsidR="000B61FD" w:rsidRPr="006F6581">
        <w:t xml:space="preserve">Classification of </w:t>
      </w:r>
      <w:r w:rsidR="004260A5" w:rsidRPr="006F6581">
        <w:t xml:space="preserve">the Work Item </w:t>
      </w:r>
      <w:r w:rsidRPr="006F6581">
        <w:t xml:space="preserve">and </w:t>
      </w:r>
      <w:r w:rsidR="000B61FD" w:rsidRPr="006F6581">
        <w:t>l</w:t>
      </w:r>
      <w:r w:rsidRPr="006F6581">
        <w:t>inked work items</w:t>
      </w:r>
    </w:p>
    <w:p w14:paraId="33F4B553" w14:textId="77777777" w:rsidR="00DA74F3" w:rsidRPr="006F6581" w:rsidRDefault="00F921F1" w:rsidP="00BA3A53">
      <w:pPr>
        <w:pStyle w:val="Heading3"/>
      </w:pPr>
      <w:r w:rsidRPr="006F6581">
        <w:t>2.</w:t>
      </w:r>
      <w:r w:rsidR="00765028" w:rsidRPr="006F6581">
        <w:t>1</w:t>
      </w:r>
      <w:r w:rsidRPr="006F6581">
        <w:tab/>
        <w:t>Primary classification</w:t>
      </w:r>
    </w:p>
    <w:p w14:paraId="4DDD03A6" w14:textId="77777777" w:rsidR="00A36378" w:rsidRPr="006F6581" w:rsidRDefault="00A36378" w:rsidP="00F62688">
      <w:pPr>
        <w:pStyle w:val="tah0"/>
      </w:pPr>
      <w:r w:rsidRPr="006F6581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F6581" w14:paraId="40382EB1" w14:textId="77777777" w:rsidTr="006B4280">
        <w:tc>
          <w:tcPr>
            <w:tcW w:w="675" w:type="dxa"/>
          </w:tcPr>
          <w:p w14:paraId="32E1D09F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0D2B05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F6581">
              <w:rPr>
                <w:color w:val="4F81BD"/>
                <w:sz w:val="20"/>
              </w:rPr>
              <w:t>Feature</w:t>
            </w:r>
          </w:p>
        </w:tc>
      </w:tr>
      <w:tr w:rsidR="004876B9" w:rsidRPr="006F6581" w14:paraId="5F5BEBE9" w14:textId="77777777" w:rsidTr="004260A5">
        <w:tc>
          <w:tcPr>
            <w:tcW w:w="675" w:type="dxa"/>
          </w:tcPr>
          <w:p w14:paraId="466407E7" w14:textId="77777777" w:rsidR="004876B9" w:rsidRPr="006F6581" w:rsidRDefault="00671D59" w:rsidP="00A10539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900D53" w14:textId="77777777" w:rsidR="004876B9" w:rsidRPr="006F6581" w:rsidRDefault="004876B9" w:rsidP="004260A5">
            <w:pPr>
              <w:pStyle w:val="TAH"/>
              <w:ind w:right="-99"/>
              <w:jc w:val="left"/>
            </w:pPr>
            <w:r w:rsidRPr="006F6581">
              <w:t>Building Block</w:t>
            </w:r>
          </w:p>
        </w:tc>
      </w:tr>
      <w:tr w:rsidR="004876B9" w:rsidRPr="006F6581" w14:paraId="7CD93C1B" w14:textId="77777777" w:rsidTr="004260A5">
        <w:tc>
          <w:tcPr>
            <w:tcW w:w="675" w:type="dxa"/>
          </w:tcPr>
          <w:p w14:paraId="647643C7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81305FB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F658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F6581" w14:paraId="1F3F635A" w14:textId="77777777" w:rsidTr="001759A7">
        <w:tc>
          <w:tcPr>
            <w:tcW w:w="675" w:type="dxa"/>
          </w:tcPr>
          <w:p w14:paraId="34E3D46A" w14:textId="77777777" w:rsidR="00BF7C9D" w:rsidRPr="006F658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58C30C" w14:textId="77777777" w:rsidR="00BF7C9D" w:rsidRPr="006F6581" w:rsidRDefault="00BF7C9D" w:rsidP="001759A7">
            <w:pPr>
              <w:pStyle w:val="TAH"/>
              <w:ind w:right="-99"/>
              <w:jc w:val="left"/>
            </w:pPr>
            <w:r w:rsidRPr="006F6581">
              <w:rPr>
                <w:color w:val="4F81BD"/>
                <w:sz w:val="20"/>
              </w:rPr>
              <w:t>Study Item</w:t>
            </w:r>
          </w:p>
        </w:tc>
      </w:tr>
    </w:tbl>
    <w:p w14:paraId="5DD32BD1" w14:textId="77777777" w:rsidR="004876B9" w:rsidRPr="006F6581" w:rsidRDefault="004876B9" w:rsidP="001C5C86">
      <w:pPr>
        <w:ind w:right="-99"/>
        <w:rPr>
          <w:b/>
        </w:rPr>
      </w:pPr>
    </w:p>
    <w:p w14:paraId="0944CCA4" w14:textId="77777777" w:rsidR="004876B9" w:rsidRPr="006F6581" w:rsidRDefault="004876B9" w:rsidP="001C5C86">
      <w:pPr>
        <w:pStyle w:val="Heading3"/>
      </w:pPr>
      <w:r w:rsidRPr="006F6581">
        <w:lastRenderedPageBreak/>
        <w:t>2</w:t>
      </w:r>
      <w:r w:rsidR="00A36378" w:rsidRPr="006F6581">
        <w:t>.</w:t>
      </w:r>
      <w:r w:rsidR="00765028" w:rsidRPr="006F6581">
        <w:t>2</w:t>
      </w:r>
      <w:r w:rsidRPr="006F6581">
        <w:tab/>
      </w:r>
      <w:r w:rsidR="004260A5" w:rsidRPr="006F6581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5103"/>
      </w:tblGrid>
      <w:tr w:rsidR="008835FC" w:rsidRPr="006F6581" w14:paraId="47A6CC08" w14:textId="77777777" w:rsidTr="009A6092">
        <w:tc>
          <w:tcPr>
            <w:tcW w:w="10314" w:type="dxa"/>
            <w:gridSpan w:val="4"/>
            <w:shd w:val="clear" w:color="auto" w:fill="E0E0E0"/>
          </w:tcPr>
          <w:p w14:paraId="2F6B6FA5" w14:textId="77777777" w:rsidR="008835FC" w:rsidRPr="006F6581" w:rsidRDefault="008835FC" w:rsidP="00495840">
            <w:pPr>
              <w:pStyle w:val="TAH"/>
              <w:ind w:right="-99"/>
              <w:jc w:val="left"/>
            </w:pPr>
            <w:r w:rsidRPr="006F6581">
              <w:t xml:space="preserve">Parent Work / Study Items </w:t>
            </w:r>
          </w:p>
        </w:tc>
      </w:tr>
      <w:tr w:rsidR="008835FC" w:rsidRPr="006F6581" w14:paraId="71AF2E8F" w14:textId="77777777" w:rsidTr="00166866">
        <w:tc>
          <w:tcPr>
            <w:tcW w:w="2235" w:type="dxa"/>
            <w:shd w:val="clear" w:color="auto" w:fill="E0E0E0"/>
          </w:tcPr>
          <w:p w14:paraId="64EE267F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F47BCF1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1E28251F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0524D940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Title (as in 3GPP Work Plan)</w:t>
            </w:r>
          </w:p>
        </w:tc>
      </w:tr>
      <w:tr w:rsidR="007A7809" w:rsidRPr="006F6581" w14:paraId="01526B6C" w14:textId="77777777" w:rsidTr="00166866">
        <w:tc>
          <w:tcPr>
            <w:tcW w:w="2235" w:type="dxa"/>
          </w:tcPr>
          <w:p w14:paraId="689A1AA2" w14:textId="45D34B15" w:rsidR="007A7809" w:rsidRPr="006F6581" w:rsidRDefault="007A7809" w:rsidP="00807338">
            <w:pPr>
              <w:pStyle w:val="TAL"/>
            </w:pPr>
            <w:r w:rsidRPr="006F6581">
              <w:t>ENDC_PC2_R17_xLTE_yNR</w:t>
            </w:r>
          </w:p>
        </w:tc>
        <w:tc>
          <w:tcPr>
            <w:tcW w:w="1559" w:type="dxa"/>
          </w:tcPr>
          <w:p w14:paraId="7AFCAE43" w14:textId="77777777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AB63261" w14:textId="41BF2F14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911011</w:t>
            </w:r>
          </w:p>
        </w:tc>
        <w:tc>
          <w:tcPr>
            <w:tcW w:w="5103" w:type="dxa"/>
          </w:tcPr>
          <w:p w14:paraId="4AB79EC3" w14:textId="06DF127D" w:rsidR="007A7809" w:rsidRPr="006F6581" w:rsidRDefault="007A7809" w:rsidP="00807338">
            <w:pPr>
              <w:pStyle w:val="TAL"/>
            </w:pPr>
            <w:r w:rsidRPr="006F6581">
              <w:t xml:space="preserve">Rel-17 Power Class 2 for EN-DC with x LTE bands + y NR band(s) in DL and with 1 LTE band +1 TDD NR band in UL (either x= 2, 3, y=1 or x=1, 2, y=2) </w:t>
            </w:r>
          </w:p>
        </w:tc>
      </w:tr>
      <w:tr w:rsidR="007A7809" w:rsidRPr="006F6581" w14:paraId="34FA7CEC" w14:textId="77777777" w:rsidTr="00166866">
        <w:tc>
          <w:tcPr>
            <w:tcW w:w="2235" w:type="dxa"/>
          </w:tcPr>
          <w:p w14:paraId="51EFB3C6" w14:textId="18045CA3" w:rsidR="007A7809" w:rsidRPr="006F6581" w:rsidRDefault="007A7809" w:rsidP="00807338">
            <w:pPr>
              <w:pStyle w:val="TAL"/>
            </w:pPr>
            <w:r w:rsidRPr="006F6581">
              <w:t>ENDC_PC2_R17_xLTE_yNR-Core</w:t>
            </w:r>
          </w:p>
        </w:tc>
        <w:tc>
          <w:tcPr>
            <w:tcW w:w="1559" w:type="dxa"/>
          </w:tcPr>
          <w:p w14:paraId="73D08CD8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22B81E93" w14:textId="1DACD271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911111</w:t>
            </w:r>
          </w:p>
        </w:tc>
        <w:tc>
          <w:tcPr>
            <w:tcW w:w="5103" w:type="dxa"/>
          </w:tcPr>
          <w:p w14:paraId="0C79BAA8" w14:textId="16FBDEEA" w:rsidR="007A7809" w:rsidRPr="006F6581" w:rsidRDefault="007A7809" w:rsidP="00807338">
            <w:pPr>
              <w:pStyle w:val="TAL"/>
            </w:pPr>
            <w:r w:rsidRPr="006F6581">
              <w:t>Core part: ENDC_PC2_R17_xLTE_yNR</w:t>
            </w:r>
          </w:p>
        </w:tc>
      </w:tr>
      <w:tr w:rsidR="007A7809" w:rsidRPr="006F6581" w14:paraId="7B31C359" w14:textId="77777777" w:rsidTr="00166866">
        <w:tc>
          <w:tcPr>
            <w:tcW w:w="2235" w:type="dxa"/>
          </w:tcPr>
          <w:p w14:paraId="089744ED" w14:textId="32D3076E" w:rsidR="007A7809" w:rsidRPr="006F6581" w:rsidRDefault="007A7809" w:rsidP="00807338">
            <w:pPr>
              <w:pStyle w:val="TAL"/>
            </w:pPr>
            <w:r w:rsidRPr="006F6581">
              <w:t>ENDC_PC2_R17_xLTE_yNR-Perf</w:t>
            </w:r>
          </w:p>
        </w:tc>
        <w:tc>
          <w:tcPr>
            <w:tcW w:w="1559" w:type="dxa"/>
          </w:tcPr>
          <w:p w14:paraId="2E3BEDBF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C1C9453" w14:textId="70D078FE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911211</w:t>
            </w:r>
          </w:p>
        </w:tc>
        <w:tc>
          <w:tcPr>
            <w:tcW w:w="5103" w:type="dxa"/>
          </w:tcPr>
          <w:p w14:paraId="7F73091E" w14:textId="7BF1BC5F" w:rsidR="007A7809" w:rsidRPr="006F6581" w:rsidRDefault="007A7809" w:rsidP="00807338">
            <w:pPr>
              <w:pStyle w:val="TAL"/>
            </w:pPr>
            <w:r w:rsidRPr="006F6581">
              <w:t>Perf. Part: ENDC_PC2_R17_xLTE_yNR</w:t>
            </w:r>
          </w:p>
        </w:tc>
      </w:tr>
    </w:tbl>
    <w:p w14:paraId="3F202C7C" w14:textId="77777777" w:rsidR="004876B9" w:rsidRPr="006F6581" w:rsidRDefault="004876B9" w:rsidP="001C5C86">
      <w:pPr>
        <w:ind w:right="-99"/>
        <w:rPr>
          <w:b/>
        </w:rPr>
      </w:pPr>
    </w:p>
    <w:p w14:paraId="50577454" w14:textId="77777777" w:rsidR="004876B9" w:rsidRPr="006F6581" w:rsidRDefault="004876B9" w:rsidP="001C5C86">
      <w:pPr>
        <w:pStyle w:val="Heading3"/>
      </w:pPr>
      <w:r w:rsidRPr="006F6581">
        <w:t>2</w:t>
      </w:r>
      <w:r w:rsidR="00A36378" w:rsidRPr="006F6581">
        <w:t>.</w:t>
      </w:r>
      <w:r w:rsidR="00765028" w:rsidRPr="006F6581">
        <w:t>3</w:t>
      </w:r>
      <w:r w:rsidRPr="006F6581">
        <w:tab/>
      </w:r>
      <w:r w:rsidR="0030045C" w:rsidRPr="006F6581">
        <w:t>O</w:t>
      </w:r>
      <w:r w:rsidR="004260A5" w:rsidRPr="006F6581">
        <w:t>ther related Work Items</w:t>
      </w:r>
      <w:r w:rsidR="0030045C" w:rsidRPr="006F6581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6F6581" w14:paraId="69662E53" w14:textId="77777777" w:rsidTr="00171925">
        <w:tc>
          <w:tcPr>
            <w:tcW w:w="10314" w:type="dxa"/>
            <w:gridSpan w:val="3"/>
            <w:shd w:val="clear" w:color="auto" w:fill="E0E0E0"/>
          </w:tcPr>
          <w:p w14:paraId="461687D7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Other related Work Items (if any)</w:t>
            </w:r>
          </w:p>
        </w:tc>
      </w:tr>
      <w:tr w:rsidR="008835FC" w:rsidRPr="006F6581" w14:paraId="0B5A7BE1" w14:textId="77777777" w:rsidTr="00171925">
        <w:tc>
          <w:tcPr>
            <w:tcW w:w="1101" w:type="dxa"/>
            <w:shd w:val="clear" w:color="auto" w:fill="E0E0E0"/>
          </w:tcPr>
          <w:p w14:paraId="100C2396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DE784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678B5E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Nature of relationship</w:t>
            </w:r>
          </w:p>
        </w:tc>
      </w:tr>
      <w:tr w:rsidR="008835FC" w:rsidRPr="006F6581" w14:paraId="520169B7" w14:textId="77777777" w:rsidTr="00171925">
        <w:tc>
          <w:tcPr>
            <w:tcW w:w="1101" w:type="dxa"/>
          </w:tcPr>
          <w:p w14:paraId="294F1B57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AD89FB6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373F16B" w14:textId="77777777" w:rsidR="008835FC" w:rsidRPr="006F6581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76EF6EC3" w14:textId="77777777" w:rsidTr="00171925">
        <w:tc>
          <w:tcPr>
            <w:tcW w:w="1101" w:type="dxa"/>
          </w:tcPr>
          <w:p w14:paraId="1B417523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9378985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22A389F0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56FE99FD" w14:textId="77777777" w:rsidTr="00171925">
        <w:tc>
          <w:tcPr>
            <w:tcW w:w="1101" w:type="dxa"/>
          </w:tcPr>
          <w:p w14:paraId="5A791FFB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73CCC4CF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1A7373B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00666AA9" w14:textId="77777777" w:rsidR="003B3A93" w:rsidRPr="006F6581" w:rsidRDefault="003B3A93" w:rsidP="00D521C1">
      <w:pPr>
        <w:spacing w:after="0"/>
        <w:ind w:right="-96"/>
        <w:rPr>
          <w:color w:val="0000FF"/>
        </w:rPr>
      </w:pPr>
    </w:p>
    <w:p w14:paraId="74169083" w14:textId="77777777" w:rsidR="008E2D07" w:rsidRPr="006F6581" w:rsidRDefault="008A76FD" w:rsidP="006C66FC">
      <w:pPr>
        <w:pStyle w:val="Heading2"/>
        <w:rPr>
          <w:bCs/>
        </w:rPr>
      </w:pPr>
      <w:r w:rsidRPr="006F6581">
        <w:t>3</w:t>
      </w:r>
      <w:r w:rsidRPr="006F6581">
        <w:tab/>
        <w:t>Justification</w:t>
      </w:r>
    </w:p>
    <w:p w14:paraId="6289E9EE" w14:textId="42A58F6A" w:rsidR="007A7809" w:rsidRPr="006F6581" w:rsidRDefault="007A7809" w:rsidP="007A7809">
      <w:pPr>
        <w:rPr>
          <w:rFonts w:eastAsiaTheme="minorEastAsia"/>
        </w:rPr>
      </w:pPr>
      <w:bookmarkStart w:id="0" w:name="_Hlk63420971"/>
      <w:r w:rsidRPr="006F6581">
        <w:rPr>
          <w:rFonts w:eastAsiaTheme="minorEastAsia"/>
        </w:rPr>
        <w:t xml:space="preserve">3GPP RAN4 have in Rel-17 introduced a Work Item focusing on power class 2 (PC2) EN-DC band combinations with 26dBm maximum output power, in which configurations for x LTE bands and y NR (xLTE+yNR) band DL with 1 LTE UL and 1TDD NR (1LTE+1TDD NR) band UL will be defined under this WI, where </w:t>
      </w:r>
    </w:p>
    <w:p w14:paraId="5FE048C5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downlink x is 2, 3 or 4 and y is 1, or,</w:t>
      </w:r>
    </w:p>
    <w:p w14:paraId="3A548A54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 xml:space="preserve">The downlink x is 1, or 2 and y is 2 </w:t>
      </w:r>
    </w:p>
    <w:p w14:paraId="1D66B7C8" w14:textId="584B8D69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uplink is 1 LTE and 1 TDD NR</w:t>
      </w:r>
    </w:p>
    <w:p w14:paraId="4BE8FBCF" w14:textId="41CF9A36" w:rsidR="00275008" w:rsidRPr="006F6581" w:rsidRDefault="00275008" w:rsidP="00D92AF1">
      <w:pPr>
        <w:rPr>
          <w:rFonts w:ascii="Arial" w:eastAsiaTheme="minorEastAsia" w:hAnsi="Arial" w:cs="Arial"/>
        </w:rPr>
      </w:pPr>
      <w:r w:rsidRPr="006F6581">
        <w:rPr>
          <w:rFonts w:eastAsiaTheme="minorEastAsia" w:hint="eastAsia"/>
        </w:rPr>
        <w:t xml:space="preserve">The </w:t>
      </w:r>
      <w:r w:rsidR="00FB4B0E" w:rsidRPr="006F6581">
        <w:rPr>
          <w:rFonts w:eastAsiaTheme="minorEastAsia" w:hint="eastAsia"/>
        </w:rPr>
        <w:t xml:space="preserve">completion level of </w:t>
      </w:r>
      <w:r w:rsidRPr="006F6581">
        <w:t xml:space="preserve">3GPP </w:t>
      </w:r>
      <w:r w:rsidR="007A7809" w:rsidRPr="006F6581">
        <w:t xml:space="preserve">RAN4 </w:t>
      </w:r>
      <w:r w:rsidRPr="006F6581">
        <w:t xml:space="preserve">work item on </w:t>
      </w:r>
      <w:r w:rsidR="007A7809" w:rsidRPr="006F6581">
        <w:t xml:space="preserve">Rel-17 Power Class 2 for EN-DC with x LTE bands + y NR band(s) in DL and with 1 LTE band +1 TDD NR band in UL (either x= 2, 3, y=1 or x=1, 2, y=2) </w:t>
      </w:r>
      <w:r w:rsidRPr="006F6581">
        <w:rPr>
          <w:rFonts w:eastAsiaTheme="minorEastAsia" w:hint="eastAsia"/>
        </w:rPr>
        <w:t>ha</w:t>
      </w:r>
      <w:r w:rsidRPr="006F6581">
        <w:t xml:space="preserve">s </w:t>
      </w:r>
      <w:r w:rsidR="00CF5951" w:rsidRPr="006F6581">
        <w:rPr>
          <w:rFonts w:eastAsiaTheme="minorEastAsia" w:hint="eastAsia"/>
        </w:rPr>
        <w:t xml:space="preserve">been </w:t>
      </w:r>
      <w:r w:rsidR="007A7809" w:rsidRPr="006F6581">
        <w:rPr>
          <w:rFonts w:eastAsiaTheme="minorEastAsia"/>
        </w:rPr>
        <w:t>95</w:t>
      </w:r>
      <w:r w:rsidR="00CF5951" w:rsidRPr="006F6581">
        <w:rPr>
          <w:rFonts w:eastAsiaTheme="minorEastAsia" w:hint="eastAsia"/>
        </w:rPr>
        <w:t xml:space="preserve">% completed </w:t>
      </w:r>
      <w:r w:rsidRPr="006F6581">
        <w:t>at RP#</w:t>
      </w:r>
      <w:r w:rsidRPr="006F6581">
        <w:rPr>
          <w:rFonts w:eastAsiaTheme="minorEastAsia" w:hint="eastAsia"/>
        </w:rPr>
        <w:t>92-e</w:t>
      </w:r>
      <w:r w:rsidRPr="006F6581">
        <w:t xml:space="preserve"> (</w:t>
      </w:r>
      <w:r w:rsidRPr="006F6581">
        <w:rPr>
          <w:rFonts w:eastAsiaTheme="minorEastAsia" w:hint="eastAsia"/>
        </w:rPr>
        <w:t>June</w:t>
      </w:r>
      <w:r w:rsidRPr="006F6581">
        <w:t>-20</w:t>
      </w:r>
      <w:r w:rsidRPr="006F6581">
        <w:rPr>
          <w:rFonts w:eastAsiaTheme="minorEastAsia" w:hint="eastAsia"/>
        </w:rPr>
        <w:t>21</w:t>
      </w:r>
      <w:r w:rsidRPr="006F6581">
        <w:t xml:space="preserve">). There is a need to introduce an associated RAN5 work item to enable UE conformance testing for </w:t>
      </w:r>
      <w:r w:rsidR="007A7809" w:rsidRPr="006F6581">
        <w:t>P</w:t>
      </w:r>
      <w:r w:rsidRPr="006F6581">
        <w:rPr>
          <w:rFonts w:hint="eastAsia"/>
        </w:rPr>
        <w:t xml:space="preserve">ower class </w:t>
      </w:r>
      <w:r w:rsidR="00CF5951" w:rsidRPr="006F6581">
        <w:rPr>
          <w:rFonts w:eastAsiaTheme="minorEastAsia" w:hint="eastAsia"/>
        </w:rPr>
        <w:t>2</w:t>
      </w:r>
      <w:r w:rsidR="007A7809" w:rsidRPr="006F6581">
        <w:t xml:space="preserve"> and the EN-DC configurations introduced by the RAN4 work item</w:t>
      </w:r>
      <w:r w:rsidR="007A7809" w:rsidRPr="006F6581">
        <w:rPr>
          <w:bCs/>
        </w:rPr>
        <w:t>.</w:t>
      </w:r>
    </w:p>
    <w:bookmarkEnd w:id="0"/>
    <w:p w14:paraId="44110067" w14:textId="77777777" w:rsidR="008A76FD" w:rsidRPr="006F6581" w:rsidRDefault="008A76FD" w:rsidP="001C5C86">
      <w:pPr>
        <w:pStyle w:val="Heading2"/>
      </w:pPr>
      <w:r w:rsidRPr="006F6581">
        <w:t>4</w:t>
      </w:r>
      <w:r w:rsidRPr="006F6581">
        <w:tab/>
        <w:t>Objective</w:t>
      </w:r>
    </w:p>
    <w:p w14:paraId="5B493ED7" w14:textId="77777777" w:rsidR="0040240E" w:rsidRPr="006F6581" w:rsidRDefault="0040240E" w:rsidP="0040240E">
      <w:pPr>
        <w:pStyle w:val="Heading3"/>
      </w:pPr>
      <w:r w:rsidRPr="006F6581">
        <w:t>4.1</w:t>
      </w:r>
      <w:r w:rsidRPr="006F6581">
        <w:tab/>
        <w:t>Objective of SI or Core part WI or Testing part WI</w:t>
      </w:r>
    </w:p>
    <w:p w14:paraId="6F56EB1C" w14:textId="4F6FA146" w:rsidR="0040240E" w:rsidRPr="006F6581" w:rsidRDefault="00FB4B0E" w:rsidP="00807338">
      <w:pPr>
        <w:ind w:right="-99"/>
        <w:rPr>
          <w:bCs/>
        </w:rPr>
      </w:pPr>
      <w:r w:rsidRPr="006F6581">
        <w:rPr>
          <w:bCs/>
        </w:rPr>
        <w:t xml:space="preserve">The core objectives of the WI </w:t>
      </w:r>
      <w:r w:rsidR="00807338" w:rsidRPr="006F6581">
        <w:rPr>
          <w:bCs/>
        </w:rPr>
        <w:t xml:space="preserve">is to introduce </w:t>
      </w:r>
      <w:r w:rsidRPr="006F6581">
        <w:rPr>
          <w:bCs/>
        </w:rPr>
        <w:t xml:space="preserve">support </w:t>
      </w:r>
      <w:r w:rsidR="00807338" w:rsidRPr="006F6581">
        <w:rPr>
          <w:bCs/>
        </w:rPr>
        <w:t xml:space="preserve">of </w:t>
      </w:r>
      <w:r w:rsidRPr="006F6581">
        <w:rPr>
          <w:rFonts w:eastAsia="SimSun" w:hint="eastAsia"/>
          <w:bCs/>
        </w:rPr>
        <w:t>Power class 2</w:t>
      </w:r>
      <w:r w:rsidR="00807338" w:rsidRPr="006F6581">
        <w:rPr>
          <w:rFonts w:eastAsia="SimSun"/>
          <w:bCs/>
        </w:rPr>
        <w:t xml:space="preserve"> for EN-DC configurations </w:t>
      </w:r>
      <w:r w:rsidR="003046AF" w:rsidRPr="006F6581">
        <w:rPr>
          <w:rFonts w:eastAsia="SimSun"/>
          <w:bCs/>
        </w:rPr>
        <w:t>introduced by the parent RAN4 core work item in UE conformance test specifications</w:t>
      </w:r>
      <w:r w:rsidR="00807338" w:rsidRPr="006F6581">
        <w:rPr>
          <w:rFonts w:eastAsia="SimSun"/>
          <w:bCs/>
        </w:rPr>
        <w:t>.</w:t>
      </w:r>
    </w:p>
    <w:p w14:paraId="74867A38" w14:textId="77777777" w:rsidR="008A76FD" w:rsidRPr="006F6581" w:rsidRDefault="00174617" w:rsidP="001C5C86">
      <w:pPr>
        <w:pStyle w:val="Heading2"/>
      </w:pPr>
      <w:r w:rsidRPr="006F6581">
        <w:t>5</w:t>
      </w:r>
      <w:r w:rsidR="008A76FD" w:rsidRPr="006F658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F6581" w14:paraId="687880D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BA9A8" w14:textId="77777777" w:rsidR="00B2743D" w:rsidRPr="006F658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New specifications </w:t>
            </w:r>
            <w:r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F6581" w14:paraId="5B63B16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3F778" w14:textId="77777777" w:rsidR="00FF3F0C" w:rsidRPr="006F658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69B35A" w14:textId="77777777" w:rsidR="00FF3F0C" w:rsidRPr="006F6581" w:rsidRDefault="00B567D1" w:rsidP="00B567D1">
            <w:pPr>
              <w:spacing w:after="0"/>
              <w:ind w:right="-99"/>
            </w:pPr>
            <w:r w:rsidRPr="006F658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247C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5987F1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F658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12E27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43C8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R</w:t>
            </w:r>
            <w:r w:rsidR="00D24760" w:rsidRPr="006F658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6F6581" w14:paraId="7EDB3AF0" w14:textId="77777777" w:rsidTr="00072A56">
        <w:tc>
          <w:tcPr>
            <w:tcW w:w="1617" w:type="dxa"/>
          </w:tcPr>
          <w:p w14:paraId="1A99C7DD" w14:textId="77777777" w:rsidR="00FF3F0C" w:rsidRPr="006F658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8951E0A" w14:textId="77777777" w:rsidR="00BB5EBF" w:rsidRPr="006F658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BAE1451" w14:textId="77777777" w:rsidR="00FF3F0C" w:rsidRPr="006F658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04E211F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05976DB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3318C2B" w14:textId="77777777" w:rsidR="00FF3F0C" w:rsidRPr="006F6581" w:rsidRDefault="00FF3F0C" w:rsidP="00171925">
            <w:pPr>
              <w:spacing w:after="0"/>
              <w:rPr>
                <w:i/>
              </w:rPr>
            </w:pPr>
          </w:p>
        </w:tc>
      </w:tr>
    </w:tbl>
    <w:p w14:paraId="3B7109EA" w14:textId="77777777" w:rsidR="00102222" w:rsidRPr="006F6581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F6581" w14:paraId="6F12655D" w14:textId="77777777" w:rsidTr="00B8097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96323E" w14:textId="77777777" w:rsidR="004C634D" w:rsidRPr="006F658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F6581" w14:paraId="66410851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C78FE8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E87925" w14:textId="77777777" w:rsidR="009428A9" w:rsidRPr="006F658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D</w:t>
            </w:r>
            <w:r w:rsidRPr="006F658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7C4D52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AF0434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Remarks</w:t>
            </w:r>
          </w:p>
        </w:tc>
      </w:tr>
      <w:tr w:rsidR="002847A4" w:rsidRPr="006F6581" w14:paraId="0CF36A93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BED" w14:textId="77777777" w:rsidR="002847A4" w:rsidRPr="006F6581" w:rsidRDefault="002847A4" w:rsidP="007E16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70A4" w14:textId="422FB0E5" w:rsidR="002847A4" w:rsidRPr="006F6581" w:rsidRDefault="002847A4" w:rsidP="00FB4B0E">
            <w:pPr>
              <w:pStyle w:val="TAL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6F6581">
              <w:rPr>
                <w:rFonts w:cs="Arial"/>
                <w:sz w:val="16"/>
                <w:szCs w:val="16"/>
              </w:rPr>
              <w:t xml:space="preserve">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A7809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32DA" w14:textId="05F71FB7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RAN#9</w:t>
            </w:r>
            <w:r w:rsidR="00807338" w:rsidRPr="006F6581">
              <w:rPr>
                <w:rFonts w:cs="Arial"/>
                <w:sz w:val="16"/>
                <w:szCs w:val="16"/>
              </w:rPr>
              <w:t>8</w:t>
            </w:r>
            <w:r w:rsidRPr="006F6581">
              <w:rPr>
                <w:rFonts w:cs="Arial"/>
                <w:sz w:val="16"/>
                <w:szCs w:val="16"/>
              </w:rPr>
              <w:t>-e</w:t>
            </w:r>
          </w:p>
          <w:p w14:paraId="1DB47EA2" w14:textId="100B7B8B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r w:rsidR="00807338" w:rsidRPr="006F6581">
              <w:rPr>
                <w:rFonts w:cs="Arial"/>
                <w:sz w:val="16"/>
                <w:szCs w:val="16"/>
              </w:rPr>
              <w:t>Dec</w:t>
            </w:r>
            <w:r w:rsidRPr="006F6581">
              <w:rPr>
                <w:rFonts w:cs="Arial"/>
                <w:sz w:val="16"/>
                <w:szCs w:val="16"/>
              </w:rPr>
              <w:t>-2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D17D" w14:textId="77777777" w:rsidR="002847A4" w:rsidRPr="006F6581" w:rsidRDefault="002847A4" w:rsidP="00437DFD">
            <w:pPr>
              <w:spacing w:after="0"/>
            </w:pPr>
          </w:p>
        </w:tc>
      </w:tr>
      <w:tr w:rsidR="00437DFD" w:rsidRPr="006F6581" w14:paraId="0A5DDFE5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4BC9" w14:textId="4B99C996" w:rsidR="00437DFD" w:rsidRPr="006F658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</w:t>
            </w:r>
            <w:r w:rsidR="00B80976" w:rsidRPr="006F6581">
              <w:rPr>
                <w:rFonts w:cs="Arial"/>
                <w:sz w:val="16"/>
                <w:szCs w:val="16"/>
              </w:rPr>
              <w:t>8.521-</w:t>
            </w:r>
            <w:r w:rsidR="002D1D4D" w:rsidRPr="006F658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5BAD" w14:textId="625A1079" w:rsidR="00437DFD" w:rsidRPr="006F6581" w:rsidRDefault="00B80976" w:rsidP="00FB4B0E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MOP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for single carrie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>r, MOP for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UL-MIMO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FB4B0E" w:rsidRPr="006F6581">
              <w:rPr>
                <w:rFonts w:eastAsiaTheme="minorEastAsia" w:cs="Arial" w:hint="eastAsia"/>
                <w:sz w:val="16"/>
                <w:szCs w:val="16"/>
              </w:rPr>
              <w:t xml:space="preserve">A-MPR,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 xml:space="preserve">TT/MU </w:t>
            </w:r>
            <w:r w:rsidRPr="006F6581">
              <w:rPr>
                <w:rFonts w:cs="Arial"/>
                <w:sz w:val="16"/>
                <w:szCs w:val="16"/>
              </w:rPr>
              <w:t xml:space="preserve">for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AC4" w14:textId="77777777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RAN#98-e</w:t>
            </w:r>
          </w:p>
          <w:p w14:paraId="66026C37" w14:textId="222A0C03" w:rsidR="00437DFD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5DB7" w14:textId="77777777" w:rsidR="00437DFD" w:rsidRPr="006F6581" w:rsidRDefault="00437DFD" w:rsidP="00437DFD">
            <w:pPr>
              <w:spacing w:after="0"/>
            </w:pPr>
          </w:p>
        </w:tc>
      </w:tr>
      <w:tr w:rsidR="00B712F8" w:rsidRPr="006F6581" w14:paraId="12C0057C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0053" w14:textId="77777777" w:rsidR="00B712F8" w:rsidRPr="006F6581" w:rsidRDefault="00B712F8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4977" w14:textId="36A5123A" w:rsidR="00B712F8" w:rsidRPr="006F6581" w:rsidRDefault="00B712F8" w:rsidP="00FB4B0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applicability for 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767" w14:textId="77777777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RAN#98-e</w:t>
            </w:r>
          </w:p>
          <w:p w14:paraId="4ED44611" w14:textId="29DA4409" w:rsidR="00B712F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EC24" w14:textId="77777777" w:rsidR="00B712F8" w:rsidRPr="006F6581" w:rsidRDefault="00B712F8" w:rsidP="00437DFD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B9F28CE" w14:textId="77777777" w:rsidR="0076388B" w:rsidRPr="006F6581" w:rsidRDefault="0076388B" w:rsidP="00C4305E">
      <w:pPr>
        <w:rPr>
          <w:rFonts w:eastAsiaTheme="minorEastAsia"/>
        </w:rPr>
      </w:pPr>
    </w:p>
    <w:p w14:paraId="53ED60F8" w14:textId="77777777" w:rsidR="008A76FD" w:rsidRPr="006F6581" w:rsidRDefault="00174617" w:rsidP="00C4305E">
      <w:pPr>
        <w:pStyle w:val="Heading2"/>
        <w:spacing w:before="0"/>
      </w:pPr>
      <w:r w:rsidRPr="006F6581">
        <w:t>6</w:t>
      </w:r>
      <w:r w:rsidR="008A76FD" w:rsidRPr="006F6581">
        <w:tab/>
        <w:t xml:space="preserve">Work item </w:t>
      </w:r>
      <w:r w:rsidRPr="006F6581">
        <w:t>R</w:t>
      </w:r>
      <w:r w:rsidR="008A76FD" w:rsidRPr="006F6581">
        <w:t>apporteur</w:t>
      </w:r>
      <w:r w:rsidR="005D44BE" w:rsidRPr="006F6581">
        <w:t>(</w:t>
      </w:r>
      <w:r w:rsidR="008A76FD" w:rsidRPr="006F6581">
        <w:t>s</w:t>
      </w:r>
      <w:r w:rsidR="005D44BE" w:rsidRPr="006F6581">
        <w:t>)</w:t>
      </w:r>
    </w:p>
    <w:p w14:paraId="54ADE6EE" w14:textId="0A205732" w:rsidR="00B712F8" w:rsidRPr="006F6581" w:rsidRDefault="007A7809" w:rsidP="00B712F8">
      <w:pPr>
        <w:rPr>
          <w:rFonts w:ascii="Arial" w:hAnsi="Arial" w:cs="Arial"/>
        </w:rPr>
      </w:pPr>
      <w:r w:rsidRPr="006F6581">
        <w:rPr>
          <w:rFonts w:ascii="Arial" w:hAnsi="Arial" w:cs="Arial"/>
        </w:rPr>
        <w:t>Mattisson,</w:t>
      </w:r>
      <w:r w:rsidR="00B712F8" w:rsidRPr="006F6581">
        <w:rPr>
          <w:rFonts w:ascii="Arial" w:hAnsi="Arial" w:cs="Arial"/>
        </w:rPr>
        <w:t xml:space="preserve"> </w:t>
      </w:r>
      <w:r w:rsidRPr="006F6581">
        <w:rPr>
          <w:rFonts w:ascii="Arial" w:hAnsi="Arial" w:cs="Arial"/>
        </w:rPr>
        <w:t>Leif</w:t>
      </w:r>
      <w:r w:rsidR="00B712F8" w:rsidRPr="006F6581">
        <w:rPr>
          <w:rFonts w:ascii="Arial" w:hAnsi="Arial" w:cs="Arial" w:hint="eastAsia"/>
        </w:rPr>
        <w:t xml:space="preserve"> (</w:t>
      </w:r>
      <w:r w:rsidRPr="006F6581">
        <w:rPr>
          <w:rFonts w:ascii="Arial" w:hAnsi="Arial" w:cs="Arial"/>
        </w:rPr>
        <w:t>Ericsson</w:t>
      </w:r>
      <w:r w:rsidR="00B712F8" w:rsidRPr="006F6581">
        <w:rPr>
          <w:rFonts w:ascii="Arial" w:hAnsi="Arial" w:cs="Arial" w:hint="eastAsia"/>
        </w:rPr>
        <w:t>)</w:t>
      </w:r>
      <w:r w:rsidR="00B712F8" w:rsidRPr="006F6581">
        <w:rPr>
          <w:rFonts w:ascii="Arial" w:hAnsi="Arial" w:cs="Arial"/>
        </w:rPr>
        <w:t xml:space="preserve"> </w:t>
      </w:r>
    </w:p>
    <w:p w14:paraId="15BDBD95" w14:textId="33D8673A" w:rsidR="007A7809" w:rsidRPr="006F6581" w:rsidRDefault="005B7188" w:rsidP="00B712F8">
      <w:pPr>
        <w:rPr>
          <w:rFonts w:ascii="Arial" w:hAnsi="Arial" w:cs="Arial"/>
        </w:rPr>
      </w:pPr>
      <w:hyperlink r:id="rId11" w:history="1">
        <w:r w:rsidR="007A7809" w:rsidRPr="006F6581">
          <w:rPr>
            <w:rStyle w:val="Hyperlink"/>
            <w:rFonts w:ascii="Arial" w:hAnsi="Arial" w:cs="Arial"/>
          </w:rPr>
          <w:t>leif.mattisson@ericsson.com</w:t>
        </w:r>
      </w:hyperlink>
      <w:r w:rsidR="007A7809" w:rsidRPr="006F6581">
        <w:rPr>
          <w:rFonts w:ascii="Arial" w:hAnsi="Arial" w:cs="Arial"/>
        </w:rPr>
        <w:t xml:space="preserve"> </w:t>
      </w:r>
    </w:p>
    <w:p w14:paraId="28F58228" w14:textId="77777777" w:rsidR="008A76FD" w:rsidRPr="006F6581" w:rsidRDefault="00174617" w:rsidP="00C4305E">
      <w:pPr>
        <w:pStyle w:val="Heading2"/>
        <w:spacing w:before="0"/>
      </w:pPr>
      <w:r w:rsidRPr="006F6581">
        <w:lastRenderedPageBreak/>
        <w:t>7</w:t>
      </w:r>
      <w:r w:rsidR="009870A7" w:rsidRPr="006F6581">
        <w:tab/>
      </w:r>
      <w:r w:rsidR="008A76FD" w:rsidRPr="006F6581">
        <w:t>Work item leadership</w:t>
      </w:r>
    </w:p>
    <w:p w14:paraId="6D8EEF60" w14:textId="77777777" w:rsidR="00557B2E" w:rsidRPr="006F6581" w:rsidRDefault="002502D4" w:rsidP="002502D4">
      <w:pPr>
        <w:spacing w:after="0"/>
        <w:ind w:right="-96"/>
      </w:pPr>
      <w:r w:rsidRPr="006F6581">
        <w:rPr>
          <w:rFonts w:hint="eastAsia"/>
        </w:rPr>
        <w:t>R</w:t>
      </w:r>
      <w:r w:rsidRPr="006F6581">
        <w:t>AN5</w:t>
      </w:r>
    </w:p>
    <w:p w14:paraId="1F823495" w14:textId="77777777" w:rsidR="002502D4" w:rsidRPr="006F6581" w:rsidRDefault="002502D4" w:rsidP="002502D4">
      <w:pPr>
        <w:spacing w:after="0"/>
        <w:ind w:right="-96"/>
      </w:pPr>
    </w:p>
    <w:p w14:paraId="6127F199" w14:textId="77777777" w:rsidR="00174617" w:rsidRPr="006F6581" w:rsidRDefault="00174617" w:rsidP="00C4305E">
      <w:pPr>
        <w:pStyle w:val="Heading2"/>
        <w:spacing w:before="0"/>
      </w:pPr>
      <w:r w:rsidRPr="006F6581">
        <w:t>8</w:t>
      </w:r>
      <w:r w:rsidRPr="006F6581">
        <w:tab/>
        <w:t>Aspects that involve other WGs</w:t>
      </w:r>
      <w:r w:rsidR="00D86385" w:rsidRPr="006F6581">
        <w:t xml:space="preserve"> </w:t>
      </w:r>
    </w:p>
    <w:p w14:paraId="546C60A2" w14:textId="77777777" w:rsidR="002E55A4" w:rsidRPr="006F6581" w:rsidRDefault="002E55A4" w:rsidP="002E55A4">
      <w:r w:rsidRPr="006F6581">
        <w:t>None</w:t>
      </w:r>
    </w:p>
    <w:p w14:paraId="5CC40FD3" w14:textId="77777777" w:rsidR="008A76FD" w:rsidRPr="006F6581" w:rsidRDefault="00872B3B" w:rsidP="00BA3A53">
      <w:pPr>
        <w:pStyle w:val="Heading2"/>
        <w:spacing w:before="0"/>
      </w:pPr>
      <w:r w:rsidRPr="006F6581">
        <w:t>9</w:t>
      </w:r>
      <w:r w:rsidR="009870A7" w:rsidRPr="006F6581">
        <w:tab/>
      </w:r>
      <w:r w:rsidR="008A76FD" w:rsidRPr="006F6581">
        <w:t xml:space="preserve">Supporting </w:t>
      </w:r>
      <w:r w:rsidR="00C57C50" w:rsidRPr="006F658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F6581" w14:paraId="5CDA52C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89FFDD9" w14:textId="77777777" w:rsidR="00557B2E" w:rsidRPr="006F6581" w:rsidRDefault="00557B2E" w:rsidP="001C5C86">
            <w:pPr>
              <w:pStyle w:val="TAH"/>
            </w:pPr>
            <w:r w:rsidRPr="006F6581">
              <w:t>Supporting IM name</w:t>
            </w:r>
          </w:p>
        </w:tc>
      </w:tr>
      <w:tr w:rsidR="00A8521E" w:rsidRPr="006F6581" w14:paraId="036C6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EE98E5" w14:textId="4DE1809E" w:rsidR="00A8521E" w:rsidRPr="006F6581" w:rsidRDefault="00A8521E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AT&amp;T</w:t>
            </w:r>
          </w:p>
        </w:tc>
      </w:tr>
      <w:tr w:rsidR="002A03DF" w:rsidRPr="006F6581" w14:paraId="23B51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EF2CA" w14:textId="5D15F4F9" w:rsidR="002A03DF" w:rsidRPr="006F6581" w:rsidRDefault="002A03DF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China Unicom</w:t>
            </w:r>
          </w:p>
        </w:tc>
      </w:tr>
      <w:tr w:rsidR="00557B2E" w:rsidRPr="006F6581" w14:paraId="7A2A06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A5D004" w14:textId="0A73A53B" w:rsidR="00557B2E" w:rsidRPr="006F6581" w:rsidRDefault="007A7809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Ericsson</w:t>
            </w:r>
          </w:p>
        </w:tc>
      </w:tr>
      <w:tr w:rsidR="00286718" w:rsidRPr="006F6581" w14:paraId="01DB88BC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9515FF8" w14:textId="31761C11" w:rsidR="00286718" w:rsidRPr="006F6581" w:rsidRDefault="002D1D4D" w:rsidP="007E1663">
            <w:pPr>
              <w:pStyle w:val="TAL"/>
              <w:rPr>
                <w:rFonts w:eastAsiaTheme="minorEastAsia"/>
                <w:color w:val="000000"/>
              </w:rPr>
            </w:pPr>
            <w:r w:rsidRPr="006F6581">
              <w:rPr>
                <w:rFonts w:eastAsiaTheme="minorEastAsia"/>
                <w:color w:val="000000"/>
              </w:rPr>
              <w:t>Huawei</w:t>
            </w:r>
          </w:p>
        </w:tc>
      </w:tr>
      <w:tr w:rsidR="00286718" w:rsidRPr="006F6581" w14:paraId="0BBADEE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5E194D64" w14:textId="7CB91059" w:rsidR="00286718" w:rsidRPr="006F6581" w:rsidRDefault="002D1D4D" w:rsidP="007E1663">
            <w:pPr>
              <w:pStyle w:val="TAL"/>
              <w:rPr>
                <w:color w:val="000000"/>
                <w:lang w:eastAsia="ko-KR"/>
              </w:rPr>
            </w:pPr>
            <w:r w:rsidRPr="006F6581">
              <w:rPr>
                <w:color w:val="000000"/>
                <w:lang w:eastAsia="ko-KR"/>
              </w:rPr>
              <w:t>HiSilicon</w:t>
            </w:r>
          </w:p>
        </w:tc>
      </w:tr>
      <w:tr w:rsidR="00286718" w:rsidRPr="006F6581" w14:paraId="57BE49F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B063224" w14:textId="3139CFA0" w:rsidR="00286718" w:rsidRPr="006F6581" w:rsidRDefault="00E01A3D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Orange</w:t>
            </w:r>
          </w:p>
        </w:tc>
      </w:tr>
      <w:tr w:rsidR="00C01548" w14:paraId="17AA8BFD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29AAC73F" w14:textId="194088D4" w:rsidR="00C01548" w:rsidRPr="006F6581" w:rsidRDefault="00C01548" w:rsidP="007E1663">
            <w:pPr>
              <w:pStyle w:val="TAL"/>
              <w:rPr>
                <w:rFonts w:eastAsia="SimSun"/>
              </w:rPr>
            </w:pPr>
            <w:r w:rsidRPr="00C01548">
              <w:rPr>
                <w:rFonts w:eastAsia="SimSun"/>
              </w:rPr>
              <w:t>T Mobile US</w:t>
            </w:r>
          </w:p>
        </w:tc>
      </w:tr>
      <w:tr w:rsidR="00286718" w14:paraId="4486978B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A28A675" w14:textId="268AF127" w:rsidR="00286718" w:rsidRPr="00EC5C2A" w:rsidRDefault="00A8521E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Verizon</w:t>
            </w:r>
          </w:p>
        </w:tc>
      </w:tr>
    </w:tbl>
    <w:p w14:paraId="4D64E5D1" w14:textId="77777777" w:rsidR="00067741" w:rsidRDefault="00067741" w:rsidP="00067741"/>
    <w:p w14:paraId="32D1529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33B30" w14:textId="77777777" w:rsidR="00ED665A" w:rsidRDefault="00ED665A">
      <w:r>
        <w:separator/>
      </w:r>
    </w:p>
  </w:endnote>
  <w:endnote w:type="continuationSeparator" w:id="0">
    <w:p w14:paraId="066967F2" w14:textId="77777777" w:rsidR="00ED665A" w:rsidRDefault="00ED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9AE77" w14:textId="77777777" w:rsidR="00ED665A" w:rsidRDefault="00ED665A">
      <w:r>
        <w:separator/>
      </w:r>
    </w:p>
  </w:footnote>
  <w:footnote w:type="continuationSeparator" w:id="0">
    <w:p w14:paraId="49BE8FDA" w14:textId="77777777" w:rsidR="00ED665A" w:rsidRDefault="00ED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8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  <w:num w:numId="11">
    <w:abstractNumId w:val="1"/>
  </w:num>
  <w:num w:numId="12">
    <w:abstractNumId w:val="10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B2B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03DF"/>
    <w:rsid w:val="002C1C50"/>
    <w:rsid w:val="002D1D4D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B7188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6F6581"/>
    <w:rsid w:val="0070606C"/>
    <w:rsid w:val="00706A1A"/>
    <w:rsid w:val="00707673"/>
    <w:rsid w:val="007162BE"/>
    <w:rsid w:val="00720B0E"/>
    <w:rsid w:val="00722267"/>
    <w:rsid w:val="00724A81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27C3"/>
    <w:rsid w:val="007869CF"/>
    <w:rsid w:val="00790BCC"/>
    <w:rsid w:val="00795CEE"/>
    <w:rsid w:val="00796F94"/>
    <w:rsid w:val="007974F5"/>
    <w:rsid w:val="00797B34"/>
    <w:rsid w:val="007A5AA5"/>
    <w:rsid w:val="007A6136"/>
    <w:rsid w:val="007A7809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07338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521E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2202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548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1A3D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2E89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11D2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sid w:val="003D11D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AA1BB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A1BB6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7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if.mattisso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3929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user</cp:lastModifiedBy>
  <cp:revision>8</cp:revision>
  <cp:lastPrinted>2000-02-29T06:01:00Z</cp:lastPrinted>
  <dcterms:created xsi:type="dcterms:W3CDTF">2021-08-26T13:23:00Z</dcterms:created>
  <dcterms:modified xsi:type="dcterms:W3CDTF">2021-09-06T14:16:00Z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